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C3" w:rsidRPr="00A167D7" w:rsidRDefault="00C00BC3" w:rsidP="00A167D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00BC3" w:rsidRPr="009A2432" w:rsidRDefault="00C00BC3" w:rsidP="001D261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A2432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>ТАТАРСКОГО</w:t>
      </w:r>
      <w:r w:rsidRPr="009A2432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C00BC3" w:rsidRPr="009A2432" w:rsidRDefault="00C00BC3" w:rsidP="001D261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ЧЕРЕПАНОВСКОГО</w:t>
      </w:r>
      <w:r w:rsidRPr="009A2432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C00BC3" w:rsidRPr="009A2432" w:rsidRDefault="00C00BC3" w:rsidP="001D261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A2432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00BC3" w:rsidRPr="009A2432" w:rsidRDefault="00C00BC3" w:rsidP="001D261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00BC3" w:rsidRPr="009A2432" w:rsidRDefault="00C00BC3" w:rsidP="001D261A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9A2432">
        <w:rPr>
          <w:rFonts w:ascii="Times New Roman" w:hAnsi="Times New Roman"/>
          <w:sz w:val="28"/>
          <w:szCs w:val="28"/>
        </w:rPr>
        <w:t>ПОСТАНОВЛЕНИЕ</w:t>
      </w:r>
    </w:p>
    <w:p w:rsidR="00C00BC3" w:rsidRPr="001D261A" w:rsidRDefault="00C00BC3" w:rsidP="001D261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C00BC3" w:rsidRDefault="00C00BC3" w:rsidP="00A167D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0BC3" w:rsidRDefault="00C00BC3" w:rsidP="00A167D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22.08.2019г   № 78</w:t>
      </w:r>
    </w:p>
    <w:p w:rsidR="00C00BC3" w:rsidRPr="00A167D7" w:rsidRDefault="00C00BC3" w:rsidP="00A167D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9A24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A167D7">
        <w:rPr>
          <w:rFonts w:ascii="Times New Roman" w:hAnsi="Times New Roman"/>
          <w:sz w:val="28"/>
          <w:szCs w:val="28"/>
        </w:rPr>
        <w:t xml:space="preserve">Об образовании комиссии по проведению Всероссийской переписи населения 2020 года на территории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Черепановского </w:t>
      </w:r>
      <w:r w:rsidRPr="00A167D7"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C00BC3" w:rsidRPr="00A167D7" w:rsidRDefault="00C00BC3" w:rsidP="009A2432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Руководствуясь Федеральным законом от 25.01.2002 № 8-ФЗ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67D7">
        <w:rPr>
          <w:rFonts w:ascii="Times New Roman" w:hAnsi="Times New Roman"/>
          <w:sz w:val="28"/>
          <w:szCs w:val="28"/>
        </w:rPr>
        <w:t xml:space="preserve">«О  Всероссийской переписи населения», постановлением Правительства Российской Федерации от 29.09.2017 № 1185 «Об образовании Комиссии Правительства Российской Федерации по проведению Всероссийской переписи населения 2020 года», в целях своевременного выполнения работ по подготовке и  проведению в октябре 2020 года Всероссийской переписи населения на территории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области, администрация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C00BC3" w:rsidRPr="00A167D7" w:rsidRDefault="00C00BC3" w:rsidP="00A167D7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ПОСТАНОВЛЯЕТ:</w:t>
      </w:r>
    </w:p>
    <w:p w:rsidR="00C00BC3" w:rsidRPr="00A167D7" w:rsidRDefault="00C00BC3" w:rsidP="00A167D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1. Образовать комиссию по проведению Всероссийской переписи населения 2020 года на территории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 (далее – комиссия).</w:t>
      </w:r>
    </w:p>
    <w:p w:rsidR="00C00BC3" w:rsidRPr="00A167D7" w:rsidRDefault="00C00BC3" w:rsidP="00A167D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2. Утвердить прилагаемые Положение о комиссии по проведению Всероссийской переписи населения 2020 года на территории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 Новосибирской области и ее состав.</w:t>
      </w:r>
    </w:p>
    <w:p w:rsidR="00C00BC3" w:rsidRPr="00A167D7" w:rsidRDefault="00C00BC3" w:rsidP="00A167D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3. Контроль за исполнением настоящего постановления оставляю за собой.</w:t>
      </w: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1D2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                                        И.А.Сухан</w:t>
      </w:r>
    </w:p>
    <w:p w:rsidR="00C00BC3" w:rsidRDefault="00C00BC3" w:rsidP="00A167D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0BC3" w:rsidRPr="00A167D7" w:rsidRDefault="00C00BC3" w:rsidP="00A167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Новосибирской области                                  </w:t>
      </w: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Default="00C00BC3" w:rsidP="00A167D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И.М.Пронина</w:t>
      </w:r>
    </w:p>
    <w:p w:rsidR="00C00BC3" w:rsidRPr="009A2432" w:rsidRDefault="00C00BC3" w:rsidP="00A167D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51-225</w:t>
      </w: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9A2432" w:rsidRDefault="00C00BC3" w:rsidP="009A2432">
      <w:pPr>
        <w:pStyle w:val="ConsPlusNormal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A243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УТВЕРЖДЕНО</w:t>
      </w:r>
    </w:p>
    <w:p w:rsidR="00C00BC3" w:rsidRPr="009A2432" w:rsidRDefault="00C00BC3" w:rsidP="009A2432">
      <w:pPr>
        <w:pStyle w:val="ConsPlusNormal"/>
        <w:ind w:left="5954" w:firstLine="0"/>
        <w:jc w:val="right"/>
        <w:rPr>
          <w:rFonts w:ascii="Times New Roman" w:hAnsi="Times New Roman"/>
          <w:sz w:val="24"/>
          <w:szCs w:val="24"/>
        </w:rPr>
      </w:pPr>
      <w:r w:rsidRPr="009A2432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</w:p>
    <w:p w:rsidR="00C00BC3" w:rsidRPr="009A2432" w:rsidRDefault="00C00BC3" w:rsidP="009A2432">
      <w:pPr>
        <w:pStyle w:val="ConsPlusNormal"/>
        <w:ind w:left="5954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</w:t>
      </w:r>
      <w:r w:rsidRPr="009A2432">
        <w:rPr>
          <w:rFonts w:ascii="Times New Roman" w:hAnsi="Times New Roman"/>
          <w:sz w:val="24"/>
          <w:szCs w:val="24"/>
        </w:rPr>
        <w:t xml:space="preserve"> сельсовета</w:t>
      </w:r>
    </w:p>
    <w:p w:rsidR="00C00BC3" w:rsidRPr="009A2432" w:rsidRDefault="00C00BC3" w:rsidP="009A2432">
      <w:pPr>
        <w:pStyle w:val="ConsPlusNormal"/>
        <w:ind w:left="5954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Черепановского</w:t>
      </w:r>
      <w:r w:rsidRPr="009A2432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C00BC3" w:rsidRPr="009A2432" w:rsidRDefault="00C00BC3" w:rsidP="009A2432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9A243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о</w:t>
      </w:r>
      <w:r w:rsidRPr="009A243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22.08.</w:t>
      </w:r>
      <w:r w:rsidRPr="009A2432">
        <w:rPr>
          <w:rFonts w:ascii="Times New Roman" w:hAnsi="Times New Roman"/>
          <w:sz w:val="24"/>
          <w:szCs w:val="24"/>
        </w:rPr>
        <w:t>2019  №</w:t>
      </w:r>
      <w:r>
        <w:rPr>
          <w:rFonts w:ascii="Times New Roman" w:hAnsi="Times New Roman"/>
          <w:sz w:val="24"/>
          <w:szCs w:val="24"/>
        </w:rPr>
        <w:t xml:space="preserve"> 78</w:t>
      </w:r>
    </w:p>
    <w:p w:rsidR="00C00BC3" w:rsidRPr="00A167D7" w:rsidRDefault="00C00BC3" w:rsidP="00A167D7">
      <w:pPr>
        <w:pStyle w:val="ConsPlusNormal"/>
        <w:ind w:left="5954"/>
        <w:jc w:val="center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pStyle w:val="ConsPlusNormal"/>
        <w:ind w:left="5954"/>
        <w:jc w:val="center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P38"/>
      <w:bookmarkEnd w:id="1"/>
      <w:r w:rsidRPr="00A167D7">
        <w:rPr>
          <w:rFonts w:ascii="Times New Roman" w:hAnsi="Times New Roman"/>
          <w:b/>
          <w:sz w:val="28"/>
          <w:szCs w:val="28"/>
        </w:rPr>
        <w:t>ПОЛОЖЕНИЕ</w:t>
      </w: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7D7">
        <w:rPr>
          <w:rFonts w:ascii="Times New Roman" w:hAnsi="Times New Roman"/>
          <w:b/>
          <w:sz w:val="28"/>
          <w:szCs w:val="28"/>
        </w:rPr>
        <w:t>о комиссии по проведению Всероссийской переписи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167D7">
        <w:rPr>
          <w:rFonts w:ascii="Times New Roman" w:hAnsi="Times New Roman"/>
          <w:b/>
          <w:sz w:val="28"/>
          <w:szCs w:val="28"/>
        </w:rPr>
        <w:t xml:space="preserve">населения 2020 года </w:t>
      </w: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7D7">
        <w:rPr>
          <w:rFonts w:ascii="Times New Roman" w:hAnsi="Times New Roman"/>
          <w:b/>
          <w:sz w:val="28"/>
          <w:szCs w:val="28"/>
        </w:rPr>
        <w:t xml:space="preserve">на территории </w:t>
      </w:r>
      <w:r>
        <w:rPr>
          <w:rFonts w:ascii="Times New Roman" w:hAnsi="Times New Roman"/>
          <w:b/>
          <w:sz w:val="28"/>
          <w:szCs w:val="28"/>
        </w:rPr>
        <w:t xml:space="preserve">Татарского </w:t>
      </w:r>
      <w:r w:rsidRPr="00A167D7">
        <w:rPr>
          <w:rFonts w:ascii="Times New Roman" w:hAnsi="Times New Roman"/>
          <w:b/>
          <w:sz w:val="28"/>
          <w:szCs w:val="28"/>
        </w:rPr>
        <w:t xml:space="preserve">сельсовета </w:t>
      </w:r>
      <w:r>
        <w:rPr>
          <w:rFonts w:ascii="Times New Roman" w:hAnsi="Times New Roman"/>
          <w:b/>
          <w:sz w:val="28"/>
          <w:szCs w:val="28"/>
        </w:rPr>
        <w:t>Черепановского</w:t>
      </w:r>
      <w:r w:rsidRPr="00A167D7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7D7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1. Комиссия по подготовке и проведению Всероссийской переписи населения 2020 года на территории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 (далее – комиссия) образована для обеспечения согласованных действий территориальных органов федеральных органов исполнительной власти,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67D7">
        <w:rPr>
          <w:rFonts w:ascii="Times New Roman" w:hAnsi="Times New Roman"/>
          <w:sz w:val="28"/>
          <w:szCs w:val="28"/>
        </w:rPr>
        <w:t>областных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67D7">
        <w:rPr>
          <w:rFonts w:ascii="Times New Roman" w:hAnsi="Times New Roman"/>
          <w:sz w:val="28"/>
          <w:szCs w:val="28"/>
        </w:rPr>
        <w:t>исполнительных органов  Новосибирской области (далее – областные исполнительные органы),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67D7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 (далее – органы местного самоуправления) по вопросам 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67D7">
        <w:rPr>
          <w:rFonts w:ascii="Times New Roman" w:hAnsi="Times New Roman"/>
          <w:sz w:val="28"/>
          <w:szCs w:val="28"/>
        </w:rPr>
        <w:t>и проведения переписи населения.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2. Комиссия в своей деятельности руководствуется Конституцией Российской Федерации, Федеральным законом от 25.01.2002 № 8-ФЗ «О  Всероссийской переписи населения»,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настоящим Положением и иными правовыми актами Новосибирской области,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3. Основными задачами комиссии являются: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1) обеспечение согласованных действий областных исполнительных органов, территориальных органов федеральных органов исполнительной власти и органов местного самоуправления по вопросам подготовки и проведения Всероссийской переписи населения 2020 года в соответствии с полномочиями, определенными Федеральным законом от 25.01.2002 № 8-ФЗ «О Всероссийской переписи населения»;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2) планирование мероприятий по вопросам подготовки и проведения Всероссийской переписи населения 2020 года, а также деятельности комиссии;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3) оперативное решение вопросов, возникающих в связи с подготовкой и проведением Всероссийской переписи населения 2020 года на территории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4. Комиссия для осуществления возложенных на нее задач: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1) рассматривает вопросы взаимодействия областных исполнительных органов, территориальных органов федеральных органов исполнительной власти и органов местного самоуправления по подготовке и проведению Всероссийской переписи населения 2020 года;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2) осуществляет контроль за выполнением планов мероприятий по вопросам подготовки и проведения Всероссийской переписи населения 2020 года. 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5. Комиссия имеет право: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1) заслушивать должностных лиц, ответственных за выполнение планов мероприятий по вопросам подготовки и проведения Всероссийской переписи населения 2020 года;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2) запрашивать у областных исполнительных органов, территориальных органов федеральных органов исполнительной власти и органов местного самоуправления сведения и материалы по подготовке и проведению Всероссийской переписи населения 2020 года по вопросам компетенции комиссии;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3) направлять в областные исполнительные органы, территориальные органы федеральных органов исполнительной власти и органы местного самоуправления рекомендации по вопросам подготовки и проведения Всероссийской переписи населения 2020 года;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4) приглашать на заседания комиссии руководителей и должностных лиц областных исполнительных органов, территориальных органов федеральных органов исполнительной власти и органов местного самоуправления, учреждений и организаций, представителей общественных и религиозных объединений, средств массовой информации, специалистов;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5) создавать временные рабочие группы для проработки предложений по проблемам, связанным с решением возложенных на комиссию задач;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6) принимать решения, необходимые для обеспечения проведения Всероссийской переписи населения 2020 года на территории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области, в рамках вверенных полномочий. 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6. Комиссия формируется на представительной основе.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Комиссия действует в составе председателя комиссии (Глава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области), заместителя председателя комиссии (</w:t>
      </w:r>
      <w:r>
        <w:rPr>
          <w:rFonts w:ascii="Times New Roman" w:hAnsi="Times New Roman"/>
          <w:sz w:val="28"/>
          <w:szCs w:val="28"/>
        </w:rPr>
        <w:t>заместитель Главы</w:t>
      </w:r>
      <w:r w:rsidRPr="00A167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Черепановского </w:t>
      </w:r>
      <w:r w:rsidRPr="00A167D7">
        <w:rPr>
          <w:rFonts w:ascii="Times New Roman" w:hAnsi="Times New Roman"/>
          <w:sz w:val="28"/>
          <w:szCs w:val="28"/>
        </w:rPr>
        <w:t xml:space="preserve">района Новосибирской области), ответственного секретаря комиссии (специалист </w:t>
      </w:r>
      <w:r>
        <w:rPr>
          <w:rFonts w:ascii="Times New Roman" w:hAnsi="Times New Roman"/>
          <w:sz w:val="28"/>
          <w:szCs w:val="28"/>
        </w:rPr>
        <w:t>2</w:t>
      </w:r>
      <w:r w:rsidRPr="00A167D7">
        <w:rPr>
          <w:rFonts w:ascii="Times New Roman" w:hAnsi="Times New Roman"/>
          <w:sz w:val="28"/>
          <w:szCs w:val="28"/>
        </w:rPr>
        <w:t xml:space="preserve"> разряда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области) и членов комиссии.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В состав комиссии включаются представители подведомственных учреждений администрации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Состав комиссии утверждается администрацией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7. Председатель комиссии (в его отсутствие – заместитель председателя комиссии) руководит деятельностью комиссии, определяет порядок рассмотрения вопросов, вносит предложения об уточнении и обновлении состава комиссии, утверждает планы мероприятий по вопросам подготовки и проведения Всероссийской переписи населения 2020 года.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8. Заседания комиссии проводятся по мере необходимости, но не реже одного раза в квартал в соответствии с планом работы, утверждаемым председателем комиссии. Заседания комиссии считаются правомочными, если на них присутствует более половины ее членов. Члены комиссии участвуют в ее заседаниях без права замены.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9. Решения комиссии принимаются простым большинством голосов присутствующих на заседании членов комиссии путем открытого голосования. В случае равенства голосов решающим является голос председательствующего на заседании комиссии.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10. Решения комиссии оформляются протоколами, которые подписываются председателем комиссии или его заместителем, председательствующим на заседании комиссии.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11. По вопросам, требующим решения Главы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области, комиссия в установленном порядке вносит соответствующие предложения.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12. Решения комиссии, принятые в пределах ее компетенции, являются обязательными для членов комиссии и должностных лиц, ответственных за выполнение планов мероприятий по вопросам подготовки и проведения Всероссийской переписи населения 2020 года.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13. Ответственный секретарь комиссии организует проведение заседаний комиссии, формирует повестки дня заседаний, информирует членов комиссии об очередном заседании, ведет и оформляет протоколы заседаний.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14. Решение о прекращении деятельности комиссии принимается администрацией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00BC3" w:rsidRPr="00A167D7" w:rsidRDefault="00C00BC3" w:rsidP="00A167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 xml:space="preserve">15.Организационно-техническое обеспечение по проведению Всероссийской переписи населения 2020 года на территории </w:t>
      </w:r>
      <w:r>
        <w:rPr>
          <w:rFonts w:ascii="Times New Roman" w:hAnsi="Times New Roman"/>
          <w:sz w:val="28"/>
          <w:szCs w:val="28"/>
        </w:rPr>
        <w:t>Татарского</w:t>
      </w:r>
      <w:r w:rsidRPr="00A167D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 осуществляет администрация </w:t>
      </w:r>
      <w:r>
        <w:rPr>
          <w:rFonts w:ascii="Times New Roman" w:hAnsi="Times New Roman"/>
          <w:sz w:val="28"/>
          <w:szCs w:val="28"/>
        </w:rPr>
        <w:t xml:space="preserve">Татарского </w:t>
      </w:r>
      <w:r w:rsidRPr="00A167D7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A167D7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7D7">
        <w:rPr>
          <w:rFonts w:ascii="Times New Roman" w:hAnsi="Times New Roman"/>
          <w:sz w:val="28"/>
          <w:szCs w:val="28"/>
        </w:rPr>
        <w:t>_________</w:t>
      </w: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0BC3" w:rsidRDefault="00C00BC3" w:rsidP="006E0392">
      <w:pPr>
        <w:pStyle w:val="ConsPlusNormal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6E039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C00BC3" w:rsidRDefault="00C00BC3" w:rsidP="006E0392">
      <w:pPr>
        <w:pStyle w:val="ConsPlusNormal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C00BC3" w:rsidRPr="006E0392" w:rsidRDefault="00C00BC3" w:rsidP="006E0392">
      <w:pPr>
        <w:pStyle w:val="ConsPlusNormal"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6E0392">
        <w:rPr>
          <w:rFonts w:ascii="Times New Roman" w:hAnsi="Times New Roman"/>
          <w:sz w:val="24"/>
          <w:szCs w:val="24"/>
        </w:rPr>
        <w:t xml:space="preserve">  УТВЕРЖДЕН</w:t>
      </w:r>
    </w:p>
    <w:p w:rsidR="00C00BC3" w:rsidRPr="006E0392" w:rsidRDefault="00C00BC3" w:rsidP="006E0392">
      <w:pPr>
        <w:pStyle w:val="ConsPlusNormal"/>
        <w:ind w:left="5954" w:firstLine="0"/>
        <w:jc w:val="right"/>
        <w:rPr>
          <w:rFonts w:ascii="Times New Roman" w:hAnsi="Times New Roman"/>
          <w:sz w:val="24"/>
          <w:szCs w:val="24"/>
        </w:rPr>
      </w:pPr>
      <w:r w:rsidRPr="006E0392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</w:p>
    <w:p w:rsidR="00C00BC3" w:rsidRPr="006E0392" w:rsidRDefault="00C00BC3" w:rsidP="006E0392">
      <w:pPr>
        <w:pStyle w:val="ConsPlusNormal"/>
        <w:ind w:left="5954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</w:t>
      </w:r>
      <w:r w:rsidRPr="006E0392">
        <w:rPr>
          <w:rFonts w:ascii="Times New Roman" w:hAnsi="Times New Roman"/>
          <w:sz w:val="24"/>
          <w:szCs w:val="24"/>
        </w:rPr>
        <w:t xml:space="preserve">  сельсовета</w:t>
      </w:r>
    </w:p>
    <w:p w:rsidR="00C00BC3" w:rsidRPr="006E0392" w:rsidRDefault="00C00BC3" w:rsidP="006E0392">
      <w:pPr>
        <w:pStyle w:val="ConsPlusNormal"/>
        <w:ind w:left="5954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Черепановского</w:t>
      </w:r>
      <w:r w:rsidRPr="006E0392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C00BC3" w:rsidRPr="006E0392" w:rsidRDefault="00C00BC3" w:rsidP="006E0392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6E039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о</w:t>
      </w:r>
      <w:r w:rsidRPr="006E039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22.08.</w:t>
      </w:r>
      <w:r w:rsidRPr="006E0392">
        <w:rPr>
          <w:rFonts w:ascii="Times New Roman" w:hAnsi="Times New Roman"/>
          <w:sz w:val="24"/>
          <w:szCs w:val="24"/>
        </w:rPr>
        <w:t xml:space="preserve">2019 № </w:t>
      </w:r>
      <w:r>
        <w:rPr>
          <w:rFonts w:ascii="Times New Roman" w:hAnsi="Times New Roman"/>
          <w:sz w:val="24"/>
          <w:szCs w:val="24"/>
        </w:rPr>
        <w:t>78</w:t>
      </w:r>
    </w:p>
    <w:p w:rsidR="00C00BC3" w:rsidRPr="00A167D7" w:rsidRDefault="00C00BC3" w:rsidP="00A167D7">
      <w:pPr>
        <w:pStyle w:val="ConsPlusNormal"/>
        <w:ind w:left="5954"/>
        <w:jc w:val="center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pStyle w:val="ConsPlusNormal"/>
        <w:ind w:left="5954"/>
        <w:jc w:val="center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7D7">
        <w:rPr>
          <w:rFonts w:ascii="Times New Roman" w:hAnsi="Times New Roman"/>
          <w:b/>
          <w:sz w:val="28"/>
          <w:szCs w:val="28"/>
        </w:rPr>
        <w:t>СОСТАВ</w:t>
      </w: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7D7">
        <w:rPr>
          <w:rFonts w:ascii="Times New Roman" w:hAnsi="Times New Roman"/>
          <w:b/>
          <w:sz w:val="28"/>
          <w:szCs w:val="28"/>
        </w:rPr>
        <w:t xml:space="preserve">комиссии по проведению Всероссийской переписи населения 2020 года </w:t>
      </w: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7D7">
        <w:rPr>
          <w:rFonts w:ascii="Times New Roman" w:hAnsi="Times New Roman"/>
          <w:b/>
          <w:sz w:val="28"/>
          <w:szCs w:val="28"/>
        </w:rPr>
        <w:t xml:space="preserve">на территории </w:t>
      </w:r>
      <w:r>
        <w:rPr>
          <w:rFonts w:ascii="Times New Roman" w:hAnsi="Times New Roman"/>
          <w:b/>
          <w:sz w:val="28"/>
          <w:szCs w:val="28"/>
        </w:rPr>
        <w:t>Татарского</w:t>
      </w:r>
      <w:r w:rsidRPr="00A167D7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>Черепановского</w:t>
      </w:r>
      <w:r w:rsidRPr="00A167D7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67D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0BC3" w:rsidRPr="00A167D7" w:rsidRDefault="00C00BC3" w:rsidP="00A167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0A0"/>
      </w:tblPr>
      <w:tblGrid>
        <w:gridCol w:w="3403"/>
        <w:gridCol w:w="282"/>
        <w:gridCol w:w="6380"/>
      </w:tblGrid>
      <w:tr w:rsidR="00C00BC3" w:rsidRPr="002003D5" w:rsidTr="002003D5">
        <w:tc>
          <w:tcPr>
            <w:tcW w:w="3403" w:type="dxa"/>
          </w:tcPr>
          <w:p w:rsidR="00C00BC3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Сухан Иван </w:t>
            </w:r>
          </w:p>
          <w:p w:rsidR="00C00BC3" w:rsidRPr="002003D5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Анатольевич</w:t>
            </w:r>
          </w:p>
          <w:p w:rsidR="00C00BC3" w:rsidRPr="002003D5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" w:type="dxa"/>
          </w:tcPr>
          <w:p w:rsidR="00C00BC3" w:rsidRPr="002003D5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03D5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C00BC3" w:rsidRDefault="00C00BC3" w:rsidP="002003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3D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</w:rPr>
              <w:t>Татарского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/>
                <w:sz w:val="28"/>
                <w:szCs w:val="28"/>
              </w:rPr>
              <w:t>Черепановского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области, председатель комиссии;</w:t>
            </w:r>
          </w:p>
          <w:p w:rsidR="00C00BC3" w:rsidRPr="002003D5" w:rsidRDefault="00C00BC3" w:rsidP="002003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C3" w:rsidRPr="002003D5" w:rsidTr="002003D5">
        <w:tc>
          <w:tcPr>
            <w:tcW w:w="3403" w:type="dxa"/>
          </w:tcPr>
          <w:p w:rsidR="00C00BC3" w:rsidRPr="002003D5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Иванова Ирина Геннадьевна</w:t>
            </w:r>
          </w:p>
        </w:tc>
        <w:tc>
          <w:tcPr>
            <w:tcW w:w="282" w:type="dxa"/>
          </w:tcPr>
          <w:p w:rsidR="00C00BC3" w:rsidRPr="002003D5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03D5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C00BC3" w:rsidRPr="002003D5" w:rsidRDefault="00C00BC3" w:rsidP="002003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Татарского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/>
                <w:sz w:val="28"/>
                <w:szCs w:val="28"/>
              </w:rPr>
              <w:t>Черепановского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области, заместитель председателя комиссии;</w:t>
            </w:r>
          </w:p>
          <w:p w:rsidR="00C00BC3" w:rsidRPr="002003D5" w:rsidRDefault="00C00BC3" w:rsidP="002003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C3" w:rsidRPr="002003D5" w:rsidTr="002003D5">
        <w:tc>
          <w:tcPr>
            <w:tcW w:w="3403" w:type="dxa"/>
          </w:tcPr>
          <w:p w:rsidR="00C00BC3" w:rsidRPr="002003D5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Пронина Ирина Михайловна</w:t>
            </w:r>
          </w:p>
        </w:tc>
        <w:tc>
          <w:tcPr>
            <w:tcW w:w="282" w:type="dxa"/>
          </w:tcPr>
          <w:p w:rsidR="00C00BC3" w:rsidRPr="002003D5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03D5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C00BC3" w:rsidRPr="002003D5" w:rsidRDefault="00C00BC3" w:rsidP="002003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3D5"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разряда </w:t>
            </w:r>
            <w:r>
              <w:rPr>
                <w:rFonts w:ascii="Times New Roman" w:hAnsi="Times New Roman"/>
                <w:sz w:val="28"/>
                <w:szCs w:val="28"/>
              </w:rPr>
              <w:t>Татарского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/>
                <w:sz w:val="28"/>
                <w:szCs w:val="28"/>
              </w:rPr>
              <w:t>Черепановского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области, ответственный секретарь комиссии;</w:t>
            </w:r>
          </w:p>
          <w:p w:rsidR="00C00BC3" w:rsidRPr="002003D5" w:rsidRDefault="00C00BC3" w:rsidP="002003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C3" w:rsidRPr="002003D5" w:rsidTr="002003D5">
        <w:tc>
          <w:tcPr>
            <w:tcW w:w="3403" w:type="dxa"/>
          </w:tcPr>
          <w:p w:rsidR="00C00BC3" w:rsidRPr="002003D5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Цветков Евгений Анатольевич</w:t>
            </w:r>
          </w:p>
        </w:tc>
        <w:tc>
          <w:tcPr>
            <w:tcW w:w="282" w:type="dxa"/>
          </w:tcPr>
          <w:p w:rsidR="00C00BC3" w:rsidRPr="002003D5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03D5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C00BC3" w:rsidRPr="002003D5" w:rsidRDefault="00C00BC3" w:rsidP="002003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иректор МКОУ </w:t>
            </w:r>
            <w:r>
              <w:rPr>
                <w:rFonts w:ascii="Times New Roman" w:hAnsi="Times New Roman"/>
                <w:sz w:val="28"/>
                <w:szCs w:val="28"/>
              </w:rPr>
              <w:t>«Листвянская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>ОШ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Черепановского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области, член комиссии, (по согласованию);</w:t>
            </w:r>
          </w:p>
          <w:p w:rsidR="00C00BC3" w:rsidRPr="002003D5" w:rsidRDefault="00C00BC3" w:rsidP="002003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C3" w:rsidRPr="002003D5" w:rsidTr="002003D5">
        <w:tc>
          <w:tcPr>
            <w:tcW w:w="3403" w:type="dxa"/>
          </w:tcPr>
          <w:p w:rsidR="00C00BC3" w:rsidRPr="002003D5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Ильина Галина Александровна</w:t>
            </w:r>
          </w:p>
        </w:tc>
        <w:tc>
          <w:tcPr>
            <w:tcW w:w="282" w:type="dxa"/>
          </w:tcPr>
          <w:p w:rsidR="00C00BC3" w:rsidRPr="002003D5" w:rsidRDefault="00C00BC3" w:rsidP="00200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03D5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C00BC3" w:rsidRPr="002003D5" w:rsidRDefault="00C00BC3" w:rsidP="002003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МУ «Листвянский СДК»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Черепановского</w:t>
            </w:r>
            <w:r w:rsidRPr="002003D5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области, член  комиссии, (по согласованию).</w:t>
            </w:r>
          </w:p>
        </w:tc>
      </w:tr>
    </w:tbl>
    <w:p w:rsidR="00C00BC3" w:rsidRPr="00A167D7" w:rsidRDefault="00C00BC3" w:rsidP="00A167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C00BC3" w:rsidRPr="00A167D7" w:rsidSect="00936688">
      <w:footerReference w:type="default" r:id="rId7"/>
      <w:pgSz w:w="11905" w:h="16838"/>
      <w:pgMar w:top="851" w:right="567" w:bottom="709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BC3" w:rsidRDefault="00C00BC3" w:rsidP="008729EC">
      <w:pPr>
        <w:spacing w:after="0" w:line="240" w:lineRule="auto"/>
      </w:pPr>
      <w:r>
        <w:separator/>
      </w:r>
    </w:p>
  </w:endnote>
  <w:endnote w:type="continuationSeparator" w:id="1">
    <w:p w:rsidR="00C00BC3" w:rsidRDefault="00C00BC3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BC3" w:rsidRDefault="00C00B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BC3" w:rsidRDefault="00C00BC3" w:rsidP="008729EC">
      <w:pPr>
        <w:spacing w:after="0" w:line="240" w:lineRule="auto"/>
      </w:pPr>
      <w:r>
        <w:separator/>
      </w:r>
    </w:p>
  </w:footnote>
  <w:footnote w:type="continuationSeparator" w:id="1">
    <w:p w:rsidR="00C00BC3" w:rsidRDefault="00C00BC3" w:rsidP="00872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sz w:val="22"/>
      </w:rPr>
    </w:lvl>
  </w:abstractNum>
  <w:abstractNum w:abstractNumId="1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746495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8339B2"/>
    <w:multiLevelType w:val="hybridMultilevel"/>
    <w:tmpl w:val="651A1B08"/>
    <w:lvl w:ilvl="0" w:tplc="0FB2884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4">
    <w:nsid w:val="1BF77D30"/>
    <w:multiLevelType w:val="hybridMultilevel"/>
    <w:tmpl w:val="DCB25A3C"/>
    <w:lvl w:ilvl="0" w:tplc="8158998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6">
    <w:nsid w:val="1F6F1A2C"/>
    <w:multiLevelType w:val="hybridMultilevel"/>
    <w:tmpl w:val="5F4EC2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25B67CA1"/>
    <w:multiLevelType w:val="hybridMultilevel"/>
    <w:tmpl w:val="05DC0E14"/>
    <w:lvl w:ilvl="0" w:tplc="8E6ADBA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8CE1EB8"/>
    <w:multiLevelType w:val="multilevel"/>
    <w:tmpl w:val="F2AC717C"/>
    <w:lvl w:ilvl="0">
      <w:start w:val="1"/>
      <w:numFmt w:val="decimal"/>
      <w:lvlText w:val="%1."/>
      <w:lvlJc w:val="left"/>
      <w:pPr>
        <w:ind w:left="10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2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4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60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2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002" w:hanging="2160"/>
      </w:pPr>
      <w:rPr>
        <w:rFonts w:cs="Times New Roman"/>
      </w:rPr>
    </w:lvl>
  </w:abstractNum>
  <w:abstractNum w:abstractNumId="10">
    <w:nsid w:val="379763C8"/>
    <w:multiLevelType w:val="hybridMultilevel"/>
    <w:tmpl w:val="6C24F88C"/>
    <w:lvl w:ilvl="0" w:tplc="AEA6B3E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A2D2FB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922DC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09AC6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300B3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E0C59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2F4F1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084CD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560FB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3A093825"/>
    <w:multiLevelType w:val="hybridMultilevel"/>
    <w:tmpl w:val="6220D294"/>
    <w:lvl w:ilvl="0" w:tplc="FEDCD11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2">
    <w:nsid w:val="402468D5"/>
    <w:multiLevelType w:val="hybridMultilevel"/>
    <w:tmpl w:val="587E347E"/>
    <w:lvl w:ilvl="0" w:tplc="4712F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432932BB"/>
    <w:multiLevelType w:val="hybridMultilevel"/>
    <w:tmpl w:val="B18CCC8C"/>
    <w:lvl w:ilvl="0" w:tplc="2A5EE13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40501F2"/>
    <w:multiLevelType w:val="hybridMultilevel"/>
    <w:tmpl w:val="E84C2D14"/>
    <w:lvl w:ilvl="0" w:tplc="EB2A5240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7">
    <w:nsid w:val="6BA72A69"/>
    <w:multiLevelType w:val="hybridMultilevel"/>
    <w:tmpl w:val="61D232D6"/>
    <w:lvl w:ilvl="0" w:tplc="4F0027A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6E0A50CB"/>
    <w:multiLevelType w:val="hybridMultilevel"/>
    <w:tmpl w:val="47225E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0D86328"/>
    <w:multiLevelType w:val="multilevel"/>
    <w:tmpl w:val="587883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>
    <w:nsid w:val="74801FC5"/>
    <w:multiLevelType w:val="hybridMultilevel"/>
    <w:tmpl w:val="DB3ACE06"/>
    <w:lvl w:ilvl="0" w:tplc="D38636D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cs="Times New Roman" w:hint="default"/>
      </w:rPr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5"/>
  </w:num>
  <w:num w:numId="5">
    <w:abstractNumId w:val="22"/>
  </w:num>
  <w:num w:numId="6">
    <w:abstractNumId w:val="0"/>
  </w:num>
  <w:num w:numId="7">
    <w:abstractNumId w:val="16"/>
  </w:num>
  <w:num w:numId="8">
    <w:abstractNumId w:val="17"/>
  </w:num>
  <w:num w:numId="9">
    <w:abstractNumId w:val="15"/>
  </w:num>
  <w:num w:numId="10">
    <w:abstractNumId w:val="7"/>
  </w:num>
  <w:num w:numId="11">
    <w:abstractNumId w:val="13"/>
  </w:num>
  <w:num w:numId="12">
    <w:abstractNumId w:val="4"/>
  </w:num>
  <w:num w:numId="13">
    <w:abstractNumId w:val="20"/>
  </w:num>
  <w:num w:numId="14">
    <w:abstractNumId w:val="12"/>
  </w:num>
  <w:num w:numId="15">
    <w:abstractNumId w:val="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1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9"/>
  </w:num>
  <w:num w:numId="22">
    <w:abstractNumId w:val="10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86D"/>
    <w:rsid w:val="00006841"/>
    <w:rsid w:val="00011625"/>
    <w:rsid w:val="000246DF"/>
    <w:rsid w:val="000618A4"/>
    <w:rsid w:val="00065D10"/>
    <w:rsid w:val="00067DAE"/>
    <w:rsid w:val="000737B7"/>
    <w:rsid w:val="00074F56"/>
    <w:rsid w:val="000758E7"/>
    <w:rsid w:val="00083EBB"/>
    <w:rsid w:val="00083F3F"/>
    <w:rsid w:val="00087A2D"/>
    <w:rsid w:val="000A10DD"/>
    <w:rsid w:val="000A7FDE"/>
    <w:rsid w:val="000C3591"/>
    <w:rsid w:val="000C4680"/>
    <w:rsid w:val="000C7F9F"/>
    <w:rsid w:val="000D05EF"/>
    <w:rsid w:val="000D309B"/>
    <w:rsid w:val="000E47F3"/>
    <w:rsid w:val="000E4E5B"/>
    <w:rsid w:val="000F2180"/>
    <w:rsid w:val="000F3C18"/>
    <w:rsid w:val="000F471C"/>
    <w:rsid w:val="000F662F"/>
    <w:rsid w:val="001033FD"/>
    <w:rsid w:val="00105FB7"/>
    <w:rsid w:val="00107BD7"/>
    <w:rsid w:val="00110EA6"/>
    <w:rsid w:val="00111647"/>
    <w:rsid w:val="00117C0B"/>
    <w:rsid w:val="00124B97"/>
    <w:rsid w:val="0013418A"/>
    <w:rsid w:val="00145688"/>
    <w:rsid w:val="00145C94"/>
    <w:rsid w:val="00155755"/>
    <w:rsid w:val="0015615F"/>
    <w:rsid w:val="00161228"/>
    <w:rsid w:val="00162E78"/>
    <w:rsid w:val="00162F7A"/>
    <w:rsid w:val="001653E9"/>
    <w:rsid w:val="0016758A"/>
    <w:rsid w:val="00171853"/>
    <w:rsid w:val="00172B7E"/>
    <w:rsid w:val="001749AE"/>
    <w:rsid w:val="00175344"/>
    <w:rsid w:val="00176C62"/>
    <w:rsid w:val="001776A5"/>
    <w:rsid w:val="001809DD"/>
    <w:rsid w:val="00190F6C"/>
    <w:rsid w:val="001940A3"/>
    <w:rsid w:val="00197360"/>
    <w:rsid w:val="001A6C45"/>
    <w:rsid w:val="001C0AEB"/>
    <w:rsid w:val="001C353B"/>
    <w:rsid w:val="001C3D59"/>
    <w:rsid w:val="001C642F"/>
    <w:rsid w:val="001D261A"/>
    <w:rsid w:val="001E0F61"/>
    <w:rsid w:val="001E2124"/>
    <w:rsid w:val="001E3128"/>
    <w:rsid w:val="001F3010"/>
    <w:rsid w:val="002003D5"/>
    <w:rsid w:val="00203F7F"/>
    <w:rsid w:val="0020777D"/>
    <w:rsid w:val="002131A4"/>
    <w:rsid w:val="00220601"/>
    <w:rsid w:val="00221FDE"/>
    <w:rsid w:val="00222839"/>
    <w:rsid w:val="0023548C"/>
    <w:rsid w:val="00240A75"/>
    <w:rsid w:val="002513A2"/>
    <w:rsid w:val="00254CB5"/>
    <w:rsid w:val="00254F22"/>
    <w:rsid w:val="00256064"/>
    <w:rsid w:val="00257D70"/>
    <w:rsid w:val="002600E1"/>
    <w:rsid w:val="00270B89"/>
    <w:rsid w:val="00271908"/>
    <w:rsid w:val="00275D07"/>
    <w:rsid w:val="00277C35"/>
    <w:rsid w:val="00281D02"/>
    <w:rsid w:val="002A07FA"/>
    <w:rsid w:val="002B7874"/>
    <w:rsid w:val="002C1810"/>
    <w:rsid w:val="002C727C"/>
    <w:rsid w:val="002D03FA"/>
    <w:rsid w:val="002D1939"/>
    <w:rsid w:val="002E0C04"/>
    <w:rsid w:val="002E2B23"/>
    <w:rsid w:val="002E4F65"/>
    <w:rsid w:val="002E6E0F"/>
    <w:rsid w:val="002F06C3"/>
    <w:rsid w:val="002F0990"/>
    <w:rsid w:val="002F229C"/>
    <w:rsid w:val="002F2AB5"/>
    <w:rsid w:val="002F753D"/>
    <w:rsid w:val="00307297"/>
    <w:rsid w:val="00310C6F"/>
    <w:rsid w:val="003120DD"/>
    <w:rsid w:val="00315978"/>
    <w:rsid w:val="00321207"/>
    <w:rsid w:val="00321FE7"/>
    <w:rsid w:val="00324B4F"/>
    <w:rsid w:val="00331F1F"/>
    <w:rsid w:val="00342CB6"/>
    <w:rsid w:val="00344F65"/>
    <w:rsid w:val="0034542A"/>
    <w:rsid w:val="003506FD"/>
    <w:rsid w:val="00352709"/>
    <w:rsid w:val="0036326F"/>
    <w:rsid w:val="00364F58"/>
    <w:rsid w:val="00370083"/>
    <w:rsid w:val="0037496C"/>
    <w:rsid w:val="00386692"/>
    <w:rsid w:val="003911B1"/>
    <w:rsid w:val="003938FB"/>
    <w:rsid w:val="0039479B"/>
    <w:rsid w:val="00397C66"/>
    <w:rsid w:val="003A1C96"/>
    <w:rsid w:val="003A2B81"/>
    <w:rsid w:val="003A76E9"/>
    <w:rsid w:val="003A789D"/>
    <w:rsid w:val="003A7F4C"/>
    <w:rsid w:val="003B1CCB"/>
    <w:rsid w:val="003B30FC"/>
    <w:rsid w:val="003D6959"/>
    <w:rsid w:val="003D7062"/>
    <w:rsid w:val="003E03F3"/>
    <w:rsid w:val="003E3828"/>
    <w:rsid w:val="00403A47"/>
    <w:rsid w:val="00407096"/>
    <w:rsid w:val="004156E2"/>
    <w:rsid w:val="00417D0F"/>
    <w:rsid w:val="00422586"/>
    <w:rsid w:val="004239B4"/>
    <w:rsid w:val="00426C1D"/>
    <w:rsid w:val="00427CD3"/>
    <w:rsid w:val="00427F57"/>
    <w:rsid w:val="004314F3"/>
    <w:rsid w:val="0043190E"/>
    <w:rsid w:val="004331A9"/>
    <w:rsid w:val="004423A2"/>
    <w:rsid w:val="00442F1F"/>
    <w:rsid w:val="00443311"/>
    <w:rsid w:val="00446EEB"/>
    <w:rsid w:val="00450A44"/>
    <w:rsid w:val="00451146"/>
    <w:rsid w:val="00451EA4"/>
    <w:rsid w:val="00460B64"/>
    <w:rsid w:val="004620CA"/>
    <w:rsid w:val="00466499"/>
    <w:rsid w:val="00470612"/>
    <w:rsid w:val="004723A1"/>
    <w:rsid w:val="004856C1"/>
    <w:rsid w:val="00485F87"/>
    <w:rsid w:val="00486F84"/>
    <w:rsid w:val="00492D9B"/>
    <w:rsid w:val="004946D0"/>
    <w:rsid w:val="00495775"/>
    <w:rsid w:val="004A0C80"/>
    <w:rsid w:val="004A186D"/>
    <w:rsid w:val="004A658E"/>
    <w:rsid w:val="004D0174"/>
    <w:rsid w:val="004D1BD2"/>
    <w:rsid w:val="004D2790"/>
    <w:rsid w:val="004D44A7"/>
    <w:rsid w:val="004D5F4A"/>
    <w:rsid w:val="004E06E8"/>
    <w:rsid w:val="004E6C7E"/>
    <w:rsid w:val="004F0411"/>
    <w:rsid w:val="004F165B"/>
    <w:rsid w:val="004F28B0"/>
    <w:rsid w:val="00502371"/>
    <w:rsid w:val="00502A24"/>
    <w:rsid w:val="005036F1"/>
    <w:rsid w:val="00506BBA"/>
    <w:rsid w:val="00507350"/>
    <w:rsid w:val="00512F0A"/>
    <w:rsid w:val="00513E10"/>
    <w:rsid w:val="00514DCF"/>
    <w:rsid w:val="00536EF3"/>
    <w:rsid w:val="00546974"/>
    <w:rsid w:val="00547F1F"/>
    <w:rsid w:val="005515B3"/>
    <w:rsid w:val="005524AF"/>
    <w:rsid w:val="0055609F"/>
    <w:rsid w:val="0056107A"/>
    <w:rsid w:val="005678FC"/>
    <w:rsid w:val="005720B3"/>
    <w:rsid w:val="005835C3"/>
    <w:rsid w:val="00593051"/>
    <w:rsid w:val="00597BC7"/>
    <w:rsid w:val="005A4C09"/>
    <w:rsid w:val="005A7805"/>
    <w:rsid w:val="005B30A0"/>
    <w:rsid w:val="005B528C"/>
    <w:rsid w:val="005C22DC"/>
    <w:rsid w:val="005C4419"/>
    <w:rsid w:val="005C4FA3"/>
    <w:rsid w:val="005D61D6"/>
    <w:rsid w:val="005D7E93"/>
    <w:rsid w:val="005E67A6"/>
    <w:rsid w:val="005E74DA"/>
    <w:rsid w:val="005F799F"/>
    <w:rsid w:val="006104B3"/>
    <w:rsid w:val="00611789"/>
    <w:rsid w:val="00617410"/>
    <w:rsid w:val="0062781F"/>
    <w:rsid w:val="00636FB9"/>
    <w:rsid w:val="0064212E"/>
    <w:rsid w:val="00642847"/>
    <w:rsid w:val="0064414C"/>
    <w:rsid w:val="00651BB7"/>
    <w:rsid w:val="0065454F"/>
    <w:rsid w:val="006673DD"/>
    <w:rsid w:val="00671285"/>
    <w:rsid w:val="00684DC2"/>
    <w:rsid w:val="00687E1A"/>
    <w:rsid w:val="006956D8"/>
    <w:rsid w:val="006A601B"/>
    <w:rsid w:val="006B0CA6"/>
    <w:rsid w:val="006B1D5D"/>
    <w:rsid w:val="006B3219"/>
    <w:rsid w:val="006B4657"/>
    <w:rsid w:val="006B46F2"/>
    <w:rsid w:val="006B62E4"/>
    <w:rsid w:val="006C41F1"/>
    <w:rsid w:val="006D01B9"/>
    <w:rsid w:val="006D4258"/>
    <w:rsid w:val="006E0000"/>
    <w:rsid w:val="006E0392"/>
    <w:rsid w:val="006F39E3"/>
    <w:rsid w:val="00700084"/>
    <w:rsid w:val="00703772"/>
    <w:rsid w:val="007134D9"/>
    <w:rsid w:val="0071358E"/>
    <w:rsid w:val="00715F28"/>
    <w:rsid w:val="00722790"/>
    <w:rsid w:val="007346F5"/>
    <w:rsid w:val="007412B5"/>
    <w:rsid w:val="007447B0"/>
    <w:rsid w:val="007511FD"/>
    <w:rsid w:val="0075678F"/>
    <w:rsid w:val="00760243"/>
    <w:rsid w:val="0077056C"/>
    <w:rsid w:val="00770A86"/>
    <w:rsid w:val="0077380A"/>
    <w:rsid w:val="00776F18"/>
    <w:rsid w:val="007876AD"/>
    <w:rsid w:val="007938E9"/>
    <w:rsid w:val="00796B22"/>
    <w:rsid w:val="007A2CCC"/>
    <w:rsid w:val="007B2078"/>
    <w:rsid w:val="007B2F7C"/>
    <w:rsid w:val="007C6523"/>
    <w:rsid w:val="007C685E"/>
    <w:rsid w:val="007C7BE6"/>
    <w:rsid w:val="007D46E7"/>
    <w:rsid w:val="007D6439"/>
    <w:rsid w:val="007D7312"/>
    <w:rsid w:val="007E023B"/>
    <w:rsid w:val="007E0F62"/>
    <w:rsid w:val="007E6126"/>
    <w:rsid w:val="007F31EF"/>
    <w:rsid w:val="007F5F58"/>
    <w:rsid w:val="007F7C98"/>
    <w:rsid w:val="00806503"/>
    <w:rsid w:val="008129EC"/>
    <w:rsid w:val="00815B8D"/>
    <w:rsid w:val="00816360"/>
    <w:rsid w:val="008226A8"/>
    <w:rsid w:val="00823609"/>
    <w:rsid w:val="00826A08"/>
    <w:rsid w:val="0083094D"/>
    <w:rsid w:val="00835007"/>
    <w:rsid w:val="00836507"/>
    <w:rsid w:val="00842272"/>
    <w:rsid w:val="008532EB"/>
    <w:rsid w:val="00853722"/>
    <w:rsid w:val="0086283B"/>
    <w:rsid w:val="008645D3"/>
    <w:rsid w:val="00871B93"/>
    <w:rsid w:val="008729EC"/>
    <w:rsid w:val="00877AE4"/>
    <w:rsid w:val="00880BCC"/>
    <w:rsid w:val="0088380F"/>
    <w:rsid w:val="008866F4"/>
    <w:rsid w:val="008B14EB"/>
    <w:rsid w:val="008B1C34"/>
    <w:rsid w:val="008D434D"/>
    <w:rsid w:val="008E135A"/>
    <w:rsid w:val="008F29CB"/>
    <w:rsid w:val="008F2B62"/>
    <w:rsid w:val="008F3363"/>
    <w:rsid w:val="008F4AEF"/>
    <w:rsid w:val="008F6582"/>
    <w:rsid w:val="00900D47"/>
    <w:rsid w:val="00905D9E"/>
    <w:rsid w:val="009070BD"/>
    <w:rsid w:val="009076DA"/>
    <w:rsid w:val="0091391E"/>
    <w:rsid w:val="00921DE4"/>
    <w:rsid w:val="00927573"/>
    <w:rsid w:val="00930FA0"/>
    <w:rsid w:val="00932FDC"/>
    <w:rsid w:val="009332C1"/>
    <w:rsid w:val="00933CE7"/>
    <w:rsid w:val="00936688"/>
    <w:rsid w:val="00941E9B"/>
    <w:rsid w:val="00944781"/>
    <w:rsid w:val="009451D2"/>
    <w:rsid w:val="0094525A"/>
    <w:rsid w:val="00953891"/>
    <w:rsid w:val="00955B7A"/>
    <w:rsid w:val="00960DEF"/>
    <w:rsid w:val="00966FE9"/>
    <w:rsid w:val="00967B60"/>
    <w:rsid w:val="009759D1"/>
    <w:rsid w:val="00980FF8"/>
    <w:rsid w:val="00984316"/>
    <w:rsid w:val="00990520"/>
    <w:rsid w:val="00993887"/>
    <w:rsid w:val="00997F71"/>
    <w:rsid w:val="009A2432"/>
    <w:rsid w:val="009A60EB"/>
    <w:rsid w:val="009B025E"/>
    <w:rsid w:val="009B68B0"/>
    <w:rsid w:val="009C7D6A"/>
    <w:rsid w:val="009D2FFC"/>
    <w:rsid w:val="009E0B90"/>
    <w:rsid w:val="009E5285"/>
    <w:rsid w:val="009F2D14"/>
    <w:rsid w:val="00A07788"/>
    <w:rsid w:val="00A11C8B"/>
    <w:rsid w:val="00A122C7"/>
    <w:rsid w:val="00A143A6"/>
    <w:rsid w:val="00A167D7"/>
    <w:rsid w:val="00A1722A"/>
    <w:rsid w:val="00A231AD"/>
    <w:rsid w:val="00A23296"/>
    <w:rsid w:val="00A313E0"/>
    <w:rsid w:val="00A31E1A"/>
    <w:rsid w:val="00A42C9F"/>
    <w:rsid w:val="00A51DC5"/>
    <w:rsid w:val="00A52911"/>
    <w:rsid w:val="00A6408A"/>
    <w:rsid w:val="00A81C32"/>
    <w:rsid w:val="00A82254"/>
    <w:rsid w:val="00A87E59"/>
    <w:rsid w:val="00A91F04"/>
    <w:rsid w:val="00A94F51"/>
    <w:rsid w:val="00AA3549"/>
    <w:rsid w:val="00AB7CD8"/>
    <w:rsid w:val="00AB7E66"/>
    <w:rsid w:val="00AC032B"/>
    <w:rsid w:val="00AC2264"/>
    <w:rsid w:val="00AC3D01"/>
    <w:rsid w:val="00AD1532"/>
    <w:rsid w:val="00AD1540"/>
    <w:rsid w:val="00AD7032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23625"/>
    <w:rsid w:val="00B31EC0"/>
    <w:rsid w:val="00B34D02"/>
    <w:rsid w:val="00B44A00"/>
    <w:rsid w:val="00B45A91"/>
    <w:rsid w:val="00B4744E"/>
    <w:rsid w:val="00B506E0"/>
    <w:rsid w:val="00B53FC4"/>
    <w:rsid w:val="00B54BAD"/>
    <w:rsid w:val="00B632BF"/>
    <w:rsid w:val="00B650D3"/>
    <w:rsid w:val="00B661BD"/>
    <w:rsid w:val="00B66A65"/>
    <w:rsid w:val="00B67ECA"/>
    <w:rsid w:val="00B73F92"/>
    <w:rsid w:val="00B7634D"/>
    <w:rsid w:val="00B818B8"/>
    <w:rsid w:val="00BA36F7"/>
    <w:rsid w:val="00BA3E66"/>
    <w:rsid w:val="00BA6ADC"/>
    <w:rsid w:val="00BB5BBF"/>
    <w:rsid w:val="00BC082F"/>
    <w:rsid w:val="00BC4405"/>
    <w:rsid w:val="00BD796E"/>
    <w:rsid w:val="00BE77A6"/>
    <w:rsid w:val="00BF4E7E"/>
    <w:rsid w:val="00C00BC3"/>
    <w:rsid w:val="00C05F85"/>
    <w:rsid w:val="00C137E8"/>
    <w:rsid w:val="00C16691"/>
    <w:rsid w:val="00C16CDE"/>
    <w:rsid w:val="00C22A5C"/>
    <w:rsid w:val="00C36149"/>
    <w:rsid w:val="00C465E1"/>
    <w:rsid w:val="00C46F3F"/>
    <w:rsid w:val="00C51DCF"/>
    <w:rsid w:val="00C554AE"/>
    <w:rsid w:val="00C55521"/>
    <w:rsid w:val="00C56FF9"/>
    <w:rsid w:val="00C66E05"/>
    <w:rsid w:val="00C73150"/>
    <w:rsid w:val="00C73E46"/>
    <w:rsid w:val="00C7556C"/>
    <w:rsid w:val="00C76BCC"/>
    <w:rsid w:val="00C77A48"/>
    <w:rsid w:val="00C82CD4"/>
    <w:rsid w:val="00C864B2"/>
    <w:rsid w:val="00C874CD"/>
    <w:rsid w:val="00C91616"/>
    <w:rsid w:val="00C959EF"/>
    <w:rsid w:val="00CA35AB"/>
    <w:rsid w:val="00CA4761"/>
    <w:rsid w:val="00CC1C33"/>
    <w:rsid w:val="00CD3855"/>
    <w:rsid w:val="00CD6356"/>
    <w:rsid w:val="00CD7B47"/>
    <w:rsid w:val="00CE3CB5"/>
    <w:rsid w:val="00CE7DCB"/>
    <w:rsid w:val="00CF2252"/>
    <w:rsid w:val="00D0519F"/>
    <w:rsid w:val="00D06911"/>
    <w:rsid w:val="00D179E2"/>
    <w:rsid w:val="00D20F74"/>
    <w:rsid w:val="00D3019A"/>
    <w:rsid w:val="00D30E91"/>
    <w:rsid w:val="00D30F0F"/>
    <w:rsid w:val="00D32E6F"/>
    <w:rsid w:val="00D4190B"/>
    <w:rsid w:val="00D52DED"/>
    <w:rsid w:val="00D56EF4"/>
    <w:rsid w:val="00D83534"/>
    <w:rsid w:val="00D955EF"/>
    <w:rsid w:val="00DA0649"/>
    <w:rsid w:val="00DA4090"/>
    <w:rsid w:val="00DB0C1F"/>
    <w:rsid w:val="00DB75EB"/>
    <w:rsid w:val="00DB7FD7"/>
    <w:rsid w:val="00DC3822"/>
    <w:rsid w:val="00DD12F7"/>
    <w:rsid w:val="00DE172D"/>
    <w:rsid w:val="00DE6A15"/>
    <w:rsid w:val="00DE76EB"/>
    <w:rsid w:val="00DE78E2"/>
    <w:rsid w:val="00DF208B"/>
    <w:rsid w:val="00E05A4E"/>
    <w:rsid w:val="00E063EF"/>
    <w:rsid w:val="00E11C07"/>
    <w:rsid w:val="00E2259C"/>
    <w:rsid w:val="00E33DFC"/>
    <w:rsid w:val="00E341D2"/>
    <w:rsid w:val="00E37835"/>
    <w:rsid w:val="00E42CB6"/>
    <w:rsid w:val="00E477E2"/>
    <w:rsid w:val="00E572F0"/>
    <w:rsid w:val="00E620CF"/>
    <w:rsid w:val="00E661BC"/>
    <w:rsid w:val="00E67AA9"/>
    <w:rsid w:val="00E7137E"/>
    <w:rsid w:val="00E713FB"/>
    <w:rsid w:val="00E73D56"/>
    <w:rsid w:val="00E752A1"/>
    <w:rsid w:val="00E764DA"/>
    <w:rsid w:val="00E770E7"/>
    <w:rsid w:val="00E8670F"/>
    <w:rsid w:val="00E90A78"/>
    <w:rsid w:val="00E914F3"/>
    <w:rsid w:val="00EA0D7C"/>
    <w:rsid w:val="00EA7D50"/>
    <w:rsid w:val="00EB68EC"/>
    <w:rsid w:val="00EC55B3"/>
    <w:rsid w:val="00ED014D"/>
    <w:rsid w:val="00ED0DF7"/>
    <w:rsid w:val="00ED22D5"/>
    <w:rsid w:val="00ED2C57"/>
    <w:rsid w:val="00ED7476"/>
    <w:rsid w:val="00ED7A02"/>
    <w:rsid w:val="00EE3C3B"/>
    <w:rsid w:val="00EE4360"/>
    <w:rsid w:val="00EE4688"/>
    <w:rsid w:val="00EE5315"/>
    <w:rsid w:val="00F02881"/>
    <w:rsid w:val="00F07632"/>
    <w:rsid w:val="00F10735"/>
    <w:rsid w:val="00F12334"/>
    <w:rsid w:val="00F14C9C"/>
    <w:rsid w:val="00F16C69"/>
    <w:rsid w:val="00F17B68"/>
    <w:rsid w:val="00F17BB5"/>
    <w:rsid w:val="00F3059B"/>
    <w:rsid w:val="00F31B12"/>
    <w:rsid w:val="00F35E71"/>
    <w:rsid w:val="00F4653F"/>
    <w:rsid w:val="00F50D80"/>
    <w:rsid w:val="00F52D3D"/>
    <w:rsid w:val="00F54838"/>
    <w:rsid w:val="00F561B8"/>
    <w:rsid w:val="00F603D4"/>
    <w:rsid w:val="00F63A40"/>
    <w:rsid w:val="00F64BC5"/>
    <w:rsid w:val="00F77C3C"/>
    <w:rsid w:val="00F8066D"/>
    <w:rsid w:val="00F86437"/>
    <w:rsid w:val="00F8725C"/>
    <w:rsid w:val="00F8778C"/>
    <w:rsid w:val="00F94763"/>
    <w:rsid w:val="00F94D8F"/>
    <w:rsid w:val="00F95DCF"/>
    <w:rsid w:val="00FA141D"/>
    <w:rsid w:val="00FA17EA"/>
    <w:rsid w:val="00FA2EBD"/>
    <w:rsid w:val="00FA55A5"/>
    <w:rsid w:val="00FB4D39"/>
    <w:rsid w:val="00FB5D99"/>
    <w:rsid w:val="00FC16A1"/>
    <w:rsid w:val="00FC4E1C"/>
    <w:rsid w:val="00FC6B8C"/>
    <w:rsid w:val="00FD0C5E"/>
    <w:rsid w:val="00FD351D"/>
    <w:rsid w:val="00FD46A4"/>
    <w:rsid w:val="00FD61A2"/>
    <w:rsid w:val="00FF6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CB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4A186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4A186D"/>
    <w:rPr>
      <w:rFonts w:cs="Times New Roman"/>
      <w:i/>
      <w:iCs/>
    </w:rPr>
  </w:style>
  <w:style w:type="paragraph" w:customStyle="1" w:styleId="ConsPlusNormal">
    <w:name w:val="ConsPlusNormal"/>
    <w:link w:val="ConsPlusNormal0"/>
    <w:uiPriority w:val="99"/>
    <w:rsid w:val="004A186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55521"/>
    <w:rPr>
      <w:rFonts w:ascii="Arial" w:hAnsi="Arial"/>
      <w:sz w:val="22"/>
      <w:lang w:eastAsia="ru-RU"/>
    </w:rPr>
  </w:style>
  <w:style w:type="paragraph" w:customStyle="1" w:styleId="ConsPlusTitle">
    <w:name w:val="ConsPlusTitle"/>
    <w:uiPriority w:val="99"/>
    <w:rsid w:val="004A186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99"/>
    <w:rsid w:val="004A186D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18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D643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29E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29EC"/>
    <w:rPr>
      <w:rFonts w:cs="Times New Roman"/>
    </w:rPr>
  </w:style>
  <w:style w:type="paragraph" w:styleId="NoSpacing">
    <w:name w:val="No Spacing"/>
    <w:uiPriority w:val="99"/>
    <w:qFormat/>
    <w:rsid w:val="00275D07"/>
  </w:style>
  <w:style w:type="character" w:customStyle="1" w:styleId="a">
    <w:name w:val="Основной текст_"/>
    <w:basedOn w:val="DefaultParagraphFont"/>
    <w:link w:val="1"/>
    <w:uiPriority w:val="99"/>
    <w:locked/>
    <w:rsid w:val="00275D07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275D07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hAnsi="Times New Roman"/>
    </w:rPr>
  </w:style>
  <w:style w:type="character" w:customStyle="1" w:styleId="2pt">
    <w:name w:val="Основной текст + Интервал 2 pt"/>
    <w:basedOn w:val="a"/>
    <w:uiPriority w:val="99"/>
    <w:rsid w:val="00275D07"/>
    <w:rPr>
      <w:color w:val="000000"/>
      <w:spacing w:val="40"/>
      <w:w w:val="100"/>
      <w:position w:val="0"/>
      <w:sz w:val="24"/>
      <w:szCs w:val="24"/>
      <w:lang w:val="ru-RU" w:eastAsia="ru-RU"/>
    </w:rPr>
  </w:style>
  <w:style w:type="paragraph" w:customStyle="1" w:styleId="ConsPlusNonformat">
    <w:name w:val="ConsPlusNonformat"/>
    <w:uiPriority w:val="99"/>
    <w:rsid w:val="0086283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customStyle="1" w:styleId="10">
    <w:name w:val="Сетка таблицы1"/>
    <w:uiPriority w:val="99"/>
    <w:rsid w:val="00DE78E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083F3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87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5</Pages>
  <Words>1430</Words>
  <Characters>8155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Админ</cp:lastModifiedBy>
  <cp:revision>16</cp:revision>
  <cp:lastPrinted>2019-08-22T03:58:00Z</cp:lastPrinted>
  <dcterms:created xsi:type="dcterms:W3CDTF">2019-05-29T03:50:00Z</dcterms:created>
  <dcterms:modified xsi:type="dcterms:W3CDTF">2019-08-22T04:00:00Z</dcterms:modified>
</cp:coreProperties>
</file>